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B8AEB" w14:textId="77777777" w:rsidR="00424A5A" w:rsidRPr="00F2154E" w:rsidRDefault="00E47843">
      <w:pPr>
        <w:rPr>
          <w:rFonts w:ascii="Tahoma" w:hAnsi="Tahoma" w:cs="Tahoma"/>
        </w:rPr>
      </w:pPr>
      <w:r w:rsidRPr="00F2154E">
        <w:rPr>
          <w:rFonts w:ascii="Tahoma" w:hAnsi="Tahoma" w:cs="Tahoma"/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07151F45" wp14:editId="67325D00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7D0BE0" w14:textId="77777777" w:rsidR="00424A5A" w:rsidRPr="00F2154E" w:rsidRDefault="00424A5A">
      <w:pPr>
        <w:rPr>
          <w:rFonts w:ascii="Tahoma" w:hAnsi="Tahoma" w:cs="Tahoma"/>
        </w:rPr>
      </w:pPr>
    </w:p>
    <w:p w14:paraId="1D3D5430" w14:textId="43CEBCE9" w:rsidR="00424A5A" w:rsidRPr="00F2154E" w:rsidRDefault="00AF049F" w:rsidP="00AF049F">
      <w:pPr>
        <w:tabs>
          <w:tab w:val="left" w:pos="2596"/>
        </w:tabs>
        <w:rPr>
          <w:rFonts w:ascii="Tahoma" w:hAnsi="Tahoma" w:cs="Tahoma"/>
        </w:rPr>
      </w:pPr>
      <w:r w:rsidRPr="00F2154E">
        <w:rPr>
          <w:rFonts w:ascii="Tahoma" w:hAnsi="Tahoma" w:cs="Tahoma"/>
        </w:rPr>
        <w:tab/>
      </w:r>
    </w:p>
    <w:p w14:paraId="54D377AC" w14:textId="77777777" w:rsidR="00424A5A" w:rsidRPr="00F2154E" w:rsidRDefault="00424A5A" w:rsidP="00424A5A">
      <w:pPr>
        <w:rPr>
          <w:rFonts w:ascii="Tahoma" w:hAnsi="Tahoma" w:cs="Tahoma"/>
        </w:rPr>
      </w:pPr>
    </w:p>
    <w:p w14:paraId="2FD1AF24" w14:textId="77777777" w:rsidR="00424A5A" w:rsidRPr="00F2154E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45122" w:rsidRPr="00F2154E" w14:paraId="5E0EF97F" w14:textId="77777777" w:rsidTr="005357BA">
        <w:tc>
          <w:tcPr>
            <w:tcW w:w="1080" w:type="dxa"/>
            <w:vAlign w:val="center"/>
          </w:tcPr>
          <w:p w14:paraId="00A3F62B" w14:textId="77777777" w:rsidR="00245122" w:rsidRPr="00F2154E" w:rsidRDefault="00245122" w:rsidP="005357BA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F2154E">
              <w:rPr>
                <w:rFonts w:ascii="Tahoma" w:hAnsi="Tahoma" w:cs="Tahoma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D278353" w14:textId="676247FF" w:rsidR="00245122" w:rsidRPr="00F2154E" w:rsidRDefault="00146841" w:rsidP="005357BA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F2154E">
              <w:rPr>
                <w:rFonts w:ascii="Tahoma" w:hAnsi="Tahoma" w:cs="Tahoma"/>
                <w:color w:val="0000FF"/>
                <w:sz w:val="16"/>
                <w:szCs w:val="16"/>
              </w:rPr>
              <w:t>43001-13/2026</w:t>
            </w:r>
            <w:r w:rsidR="00602ADC" w:rsidRPr="00F2154E">
              <w:rPr>
                <w:rFonts w:ascii="Tahoma" w:hAnsi="Tahoma" w:cs="Tahoma"/>
                <w:color w:val="0000FF"/>
                <w:sz w:val="16"/>
                <w:szCs w:val="16"/>
              </w:rPr>
              <w:t>-0</w:t>
            </w:r>
            <w:r w:rsidR="00BF18C5" w:rsidRPr="00F2154E">
              <w:rPr>
                <w:rFonts w:ascii="Tahoma" w:hAnsi="Tahoma" w:cs="Tahoma"/>
                <w:color w:val="0000FF"/>
                <w:sz w:val="16"/>
                <w:szCs w:val="16"/>
              </w:rPr>
              <w:t>2</w:t>
            </w:r>
          </w:p>
        </w:tc>
        <w:tc>
          <w:tcPr>
            <w:tcW w:w="1080" w:type="dxa"/>
            <w:vAlign w:val="center"/>
          </w:tcPr>
          <w:p w14:paraId="5FE5C75E" w14:textId="77777777" w:rsidR="00245122" w:rsidRPr="00F2154E" w:rsidRDefault="00245122" w:rsidP="005357BA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D1E39AE" w14:textId="77777777" w:rsidR="00245122" w:rsidRPr="00F2154E" w:rsidRDefault="00245122" w:rsidP="005357BA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2154E">
              <w:rPr>
                <w:rFonts w:ascii="Tahoma" w:hAnsi="Tahoma" w:cs="Tahoma"/>
                <w:sz w:val="16"/>
                <w:szCs w:val="16"/>
              </w:rPr>
              <w:t>oznaka</w:t>
            </w:r>
            <w:proofErr w:type="gramEnd"/>
            <w:r w:rsidRPr="00F2154E">
              <w:rPr>
                <w:rFonts w:ascii="Tahoma" w:hAnsi="Tahoma" w:cs="Tahoma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5B977FCE" w14:textId="14E11788" w:rsidR="00245122" w:rsidRPr="00F2154E" w:rsidRDefault="00146841" w:rsidP="005357BA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F2154E">
              <w:rPr>
                <w:rFonts w:ascii="Tahoma" w:hAnsi="Tahoma" w:cs="Tahoma"/>
                <w:color w:val="0000FF"/>
                <w:sz w:val="16"/>
                <w:szCs w:val="16"/>
              </w:rPr>
              <w:t>A-12/26 G</w:t>
            </w:r>
            <w:r w:rsidR="00602ADC" w:rsidRPr="00F2154E">
              <w:rPr>
                <w:rFonts w:ascii="Tahoma" w:hAnsi="Tahoma" w:cs="Tahoma"/>
                <w:color w:val="0000FF"/>
                <w:sz w:val="16"/>
                <w:szCs w:val="16"/>
              </w:rPr>
              <w:t xml:space="preserve">  </w:t>
            </w:r>
          </w:p>
        </w:tc>
      </w:tr>
      <w:tr w:rsidR="00245122" w:rsidRPr="00F2154E" w14:paraId="483319D1" w14:textId="77777777" w:rsidTr="005357BA">
        <w:tc>
          <w:tcPr>
            <w:tcW w:w="1080" w:type="dxa"/>
            <w:vAlign w:val="center"/>
          </w:tcPr>
          <w:p w14:paraId="7F865A0B" w14:textId="77777777" w:rsidR="00245122" w:rsidRPr="00F2154E" w:rsidRDefault="00245122" w:rsidP="005357BA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F2154E">
              <w:rPr>
                <w:rFonts w:ascii="Tahoma" w:hAnsi="Tahoma" w:cs="Tahoma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60396130" w14:textId="1110C61E" w:rsidR="00245122" w:rsidRPr="00F2154E" w:rsidRDefault="00527A06" w:rsidP="005357BA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2154E">
              <w:rPr>
                <w:rFonts w:ascii="Tahoma" w:hAnsi="Tahoma" w:cs="Tahoma"/>
                <w:color w:val="0000FF"/>
                <w:sz w:val="16"/>
                <w:szCs w:val="16"/>
              </w:rPr>
              <w:t>24</w:t>
            </w:r>
            <w:r w:rsidR="00602ADC" w:rsidRPr="00F2154E">
              <w:rPr>
                <w:rFonts w:ascii="Tahoma" w:hAnsi="Tahoma" w:cs="Tahoma"/>
                <w:color w:val="0000FF"/>
                <w:sz w:val="16"/>
                <w:szCs w:val="16"/>
              </w:rPr>
              <w:t>.</w:t>
            </w:r>
            <w:r w:rsidR="00146841" w:rsidRPr="00F2154E">
              <w:rPr>
                <w:rFonts w:ascii="Tahoma" w:hAnsi="Tahoma" w:cs="Tahoma"/>
                <w:color w:val="0000FF"/>
                <w:sz w:val="16"/>
                <w:szCs w:val="16"/>
              </w:rPr>
              <w:t>03</w:t>
            </w:r>
            <w:r w:rsidR="00602ADC" w:rsidRPr="00F2154E">
              <w:rPr>
                <w:rFonts w:ascii="Tahoma" w:hAnsi="Tahoma" w:cs="Tahoma"/>
                <w:color w:val="0000FF"/>
                <w:sz w:val="16"/>
                <w:szCs w:val="16"/>
              </w:rPr>
              <w:t>.</w:t>
            </w:r>
            <w:r w:rsidR="00146841" w:rsidRPr="00F2154E">
              <w:rPr>
                <w:rFonts w:ascii="Tahoma" w:hAnsi="Tahoma" w:cs="Tahoma"/>
                <w:color w:val="0000FF"/>
                <w:sz w:val="16"/>
                <w:szCs w:val="16"/>
              </w:rPr>
              <w:t>2026</w:t>
            </w:r>
            <w:proofErr w:type="gramEnd"/>
          </w:p>
        </w:tc>
        <w:tc>
          <w:tcPr>
            <w:tcW w:w="1080" w:type="dxa"/>
            <w:vAlign w:val="center"/>
          </w:tcPr>
          <w:p w14:paraId="14525EC2" w14:textId="77777777" w:rsidR="00245122" w:rsidRPr="00F2154E" w:rsidRDefault="00245122" w:rsidP="005357BA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709F6AB" w14:textId="77777777" w:rsidR="00245122" w:rsidRPr="00F2154E" w:rsidRDefault="00245122" w:rsidP="005357BA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F2154E">
              <w:rPr>
                <w:rFonts w:ascii="Tahoma" w:hAnsi="Tahoma" w:cs="Tahoma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1448CED2" w14:textId="740CDC63" w:rsidR="00245122" w:rsidRPr="00F2154E" w:rsidRDefault="00146841" w:rsidP="005357BA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F2154E">
              <w:rPr>
                <w:rFonts w:ascii="Tahoma" w:hAnsi="Tahoma" w:cs="Tahoma"/>
                <w:color w:val="0000FF"/>
                <w:sz w:val="16"/>
                <w:szCs w:val="16"/>
              </w:rPr>
              <w:t>2431-26-000111/0</w:t>
            </w:r>
          </w:p>
        </w:tc>
      </w:tr>
    </w:tbl>
    <w:p w14:paraId="119A8D62" w14:textId="77777777" w:rsidR="00556816" w:rsidRPr="00F2154E" w:rsidRDefault="00556816">
      <w:pPr>
        <w:rPr>
          <w:rFonts w:ascii="Tahoma" w:hAnsi="Tahoma" w:cs="Tahoma"/>
          <w:sz w:val="22"/>
        </w:rPr>
      </w:pPr>
    </w:p>
    <w:p w14:paraId="712E940F" w14:textId="77777777" w:rsidR="00424A5A" w:rsidRPr="00F2154E" w:rsidRDefault="00424A5A">
      <w:pPr>
        <w:rPr>
          <w:rFonts w:ascii="Tahoma" w:hAnsi="Tahoma" w:cs="Tahoma"/>
          <w:sz w:val="22"/>
        </w:rPr>
      </w:pPr>
    </w:p>
    <w:p w14:paraId="22F2EAC7" w14:textId="77777777" w:rsidR="00556816" w:rsidRPr="00F2154E" w:rsidRDefault="00556816">
      <w:pPr>
        <w:rPr>
          <w:rFonts w:ascii="Tahoma" w:hAnsi="Tahoma" w:cs="Tahoma"/>
          <w:sz w:val="22"/>
        </w:rPr>
      </w:pPr>
    </w:p>
    <w:p w14:paraId="5C259A59" w14:textId="77777777" w:rsidR="00556816" w:rsidRPr="00F2154E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2154E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299F422B" w14:textId="77777777" w:rsidR="00556816" w:rsidRPr="00F2154E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2154E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5DBA2C6F" w14:textId="77777777" w:rsidR="00556816" w:rsidRPr="00F2154E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2154E" w14:paraId="33890D0B" w14:textId="77777777">
        <w:tc>
          <w:tcPr>
            <w:tcW w:w="9288" w:type="dxa"/>
          </w:tcPr>
          <w:p w14:paraId="723B60E1" w14:textId="76C43420" w:rsidR="00556816" w:rsidRPr="00F2154E" w:rsidRDefault="00146841" w:rsidP="00146841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F2154E">
              <w:rPr>
                <w:rFonts w:ascii="Tahoma" w:hAnsi="Tahoma" w:cs="Tahoma"/>
                <w:b/>
                <w:szCs w:val="20"/>
              </w:rPr>
              <w:t xml:space="preserve">Sanacija plazov in rekonstrukcija ceste R1-210/1105 MP Zg. Jezersko - Sp. Jezersko od km 1,000 </w:t>
            </w:r>
            <w:proofErr w:type="gramStart"/>
            <w:r w:rsidRPr="00F2154E">
              <w:rPr>
                <w:rFonts w:ascii="Tahoma" w:hAnsi="Tahoma" w:cs="Tahoma"/>
                <w:b/>
                <w:szCs w:val="20"/>
              </w:rPr>
              <w:t>do</w:t>
            </w:r>
            <w:proofErr w:type="gramEnd"/>
            <w:r w:rsidRPr="00F2154E">
              <w:rPr>
                <w:rFonts w:ascii="Tahoma" w:hAnsi="Tahoma" w:cs="Tahoma"/>
                <w:b/>
                <w:szCs w:val="20"/>
              </w:rPr>
              <w:t xml:space="preserve"> km 1,400 in od km 2,500 do km 2,700</w:t>
            </w:r>
          </w:p>
          <w:p w14:paraId="4A477CBC" w14:textId="5E961D53" w:rsidR="004B6544" w:rsidRPr="00F2154E" w:rsidRDefault="004B6544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</w:p>
        </w:tc>
      </w:tr>
    </w:tbl>
    <w:p w14:paraId="2BC6232F" w14:textId="77777777" w:rsidR="00556816" w:rsidRPr="00F2154E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6B4080C9" w14:textId="77777777" w:rsidR="004B34B5" w:rsidRPr="00F2154E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2499A07F" w14:textId="77777777" w:rsidR="000646A9" w:rsidRPr="00F2154E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2154E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34AEFD2E" w14:textId="77777777" w:rsidR="004B34B5" w:rsidRPr="00F2154E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3833ADC5" w14:textId="77777777" w:rsidR="00556816" w:rsidRPr="00F2154E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2154E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2154E" w14:paraId="18767F98" w14:textId="77777777" w:rsidTr="008F3A4E">
        <w:trPr>
          <w:trHeight w:val="1794"/>
        </w:trPr>
        <w:tc>
          <w:tcPr>
            <w:tcW w:w="9287" w:type="dxa"/>
          </w:tcPr>
          <w:p w14:paraId="7B5AD0C9" w14:textId="77777777" w:rsidR="00AF049F" w:rsidRPr="00F2154E" w:rsidRDefault="00AF049F" w:rsidP="00AF049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74204781" w14:textId="77777777" w:rsidR="00AF049F" w:rsidRPr="00F2154E" w:rsidRDefault="00AF049F" w:rsidP="00AF049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2DA14A0E" w14:textId="00FBAEB8" w:rsidR="00AF049F" w:rsidRPr="00F2154E" w:rsidRDefault="00AF049F" w:rsidP="00AF049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F2154E">
              <w:rPr>
                <w:rFonts w:ascii="Tahoma" w:hAnsi="Tahoma" w:cs="Tahoma"/>
                <w:bCs/>
                <w:szCs w:val="20"/>
              </w:rPr>
              <w:t xml:space="preserve">Naročnik spreminja 1. točko navodil za pripravo ponudbe v delu, kjer je naveden </w:t>
            </w:r>
            <w:r w:rsidR="001806AC">
              <w:rPr>
                <w:rFonts w:ascii="Tahoma" w:hAnsi="Tahoma" w:cs="Tahoma"/>
                <w:bCs/>
                <w:szCs w:val="20"/>
              </w:rPr>
              <w:t xml:space="preserve">rok za postavitev vprašanj in </w:t>
            </w:r>
            <w:r w:rsidRPr="00F2154E">
              <w:rPr>
                <w:rFonts w:ascii="Tahoma" w:hAnsi="Tahoma" w:cs="Tahoma"/>
                <w:bCs/>
                <w:szCs w:val="20"/>
              </w:rPr>
              <w:t xml:space="preserve">datum za oddajo </w:t>
            </w:r>
            <w:r w:rsidR="001806AC">
              <w:rPr>
                <w:rFonts w:ascii="Tahoma" w:hAnsi="Tahoma" w:cs="Tahoma"/>
                <w:bCs/>
                <w:szCs w:val="20"/>
              </w:rPr>
              <w:t xml:space="preserve">ter </w:t>
            </w:r>
            <w:r w:rsidRPr="00F2154E">
              <w:rPr>
                <w:rFonts w:ascii="Tahoma" w:hAnsi="Tahoma" w:cs="Tahoma"/>
                <w:bCs/>
                <w:szCs w:val="20"/>
              </w:rPr>
              <w:t xml:space="preserve">odpiranje ponudb, tako da se glasi: </w:t>
            </w:r>
          </w:p>
          <w:p w14:paraId="1FA2D0CE" w14:textId="77777777" w:rsidR="00AF049F" w:rsidRPr="00F2154E" w:rsidRDefault="00AF049F" w:rsidP="00AF049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tbl>
            <w:tblPr>
              <w:tblW w:w="9356" w:type="dxa"/>
              <w:tblInd w:w="10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4"/>
              <w:gridCol w:w="1559"/>
              <w:gridCol w:w="1701"/>
              <w:gridCol w:w="3402"/>
            </w:tblGrid>
            <w:tr w:rsidR="00F2154E" w:rsidRPr="00F2154E" w14:paraId="2103E3E1" w14:textId="77777777" w:rsidTr="004A07C9">
              <w:trPr>
                <w:cantSplit/>
              </w:trPr>
              <w:tc>
                <w:tcPr>
                  <w:tcW w:w="2694" w:type="dxa"/>
                </w:tcPr>
                <w:p w14:paraId="5C5C1BF1" w14:textId="77777777" w:rsidR="00F2154E" w:rsidRPr="00F2154E" w:rsidRDefault="00F2154E" w:rsidP="00F2154E">
                  <w:pPr>
                    <w:spacing w:before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>Rok za postavitev vprašanj</w:t>
                  </w:r>
                </w:p>
                <w:p w14:paraId="54A8C544" w14:textId="77777777" w:rsidR="00F2154E" w:rsidRPr="00F2154E" w:rsidRDefault="00F2154E" w:rsidP="00F2154E">
                  <w:pPr>
                    <w:spacing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bottom w:val="single" w:sz="2" w:space="0" w:color="auto"/>
                  </w:tcBorders>
                  <w:vAlign w:val="center"/>
                </w:tcPr>
                <w:p w14:paraId="69A49DF0" w14:textId="78973C66" w:rsidR="00F2154E" w:rsidRPr="00F2154E" w:rsidRDefault="008A5075" w:rsidP="00F2154E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0"/>
                    </w:rPr>
                    <w:t>7.4.2026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  <w:bottom w:val="single" w:sz="2" w:space="0" w:color="auto"/>
                  </w:tcBorders>
                  <w:vAlign w:val="center"/>
                </w:tcPr>
                <w:p w14:paraId="6B4BF107" w14:textId="77777777" w:rsidR="00F2154E" w:rsidRPr="00F2154E" w:rsidRDefault="00F2154E" w:rsidP="00F2154E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>12:00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  <w:bottom w:val="single" w:sz="2" w:space="0" w:color="auto"/>
                  </w:tcBorders>
                  <w:vAlign w:val="center"/>
                </w:tcPr>
                <w:p w14:paraId="5B6A8883" w14:textId="77777777" w:rsidR="00F2154E" w:rsidRPr="00F2154E" w:rsidRDefault="00F2154E" w:rsidP="00F2154E">
                  <w:pPr>
                    <w:spacing w:before="60" w:after="60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>Portal javnih naročil</w:t>
                  </w:r>
                </w:p>
              </w:tc>
            </w:tr>
            <w:tr w:rsidR="00F2154E" w:rsidRPr="00F2154E" w14:paraId="7E23DB47" w14:textId="77777777" w:rsidTr="004A07C9">
              <w:trPr>
                <w:cantSplit/>
              </w:trPr>
              <w:tc>
                <w:tcPr>
                  <w:tcW w:w="2694" w:type="dxa"/>
                </w:tcPr>
                <w:p w14:paraId="2D4A03DC" w14:textId="77777777" w:rsidR="00F2154E" w:rsidRPr="00F2154E" w:rsidRDefault="00F2154E" w:rsidP="00F2154E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 xml:space="preserve">Oddaja ponudb </w:t>
                  </w:r>
                  <w:r w:rsidRPr="00F2154E">
                    <w:rPr>
                      <w:rFonts w:ascii="Tahoma" w:hAnsi="Tahoma" w:cs="Tahoma"/>
                      <w:sz w:val="20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0B82CF97" w14:textId="05546E40" w:rsidR="00F2154E" w:rsidRPr="00F2154E" w:rsidRDefault="00F56E9B" w:rsidP="00F2154E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0"/>
                    </w:rPr>
                    <w:t>16.4.2026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34627DF7" w14:textId="77777777" w:rsidR="00F2154E" w:rsidRPr="00F2154E" w:rsidRDefault="00F2154E" w:rsidP="00F2154E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>09:00</w:t>
                  </w:r>
                </w:p>
              </w:tc>
              <w:tc>
                <w:tcPr>
                  <w:tcW w:w="3402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14:paraId="418749B7" w14:textId="77777777" w:rsidR="00F2154E" w:rsidRPr="00F2154E" w:rsidRDefault="00F2154E" w:rsidP="00F2154E">
                  <w:pPr>
                    <w:spacing w:before="60" w:after="60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>Informacijski sistem e-JN</w:t>
                  </w:r>
                </w:p>
              </w:tc>
            </w:tr>
            <w:tr w:rsidR="00F2154E" w:rsidRPr="00F2154E" w14:paraId="31ED6345" w14:textId="77777777" w:rsidTr="004A07C9">
              <w:trPr>
                <w:cantSplit/>
              </w:trPr>
              <w:tc>
                <w:tcPr>
                  <w:tcW w:w="2694" w:type="dxa"/>
                </w:tcPr>
                <w:p w14:paraId="40A01EEA" w14:textId="77777777" w:rsidR="00F2154E" w:rsidRPr="00F2154E" w:rsidRDefault="00F2154E" w:rsidP="00F2154E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 xml:space="preserve">Odpiranje ponudb </w:t>
                  </w:r>
                  <w:r w:rsidRPr="00F2154E">
                    <w:rPr>
                      <w:rFonts w:ascii="Tahoma" w:hAnsi="Tahoma" w:cs="Tahoma"/>
                      <w:sz w:val="20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59CED50B" w14:textId="3AB208AD" w:rsidR="00F2154E" w:rsidRPr="00F2154E" w:rsidRDefault="00F56E9B" w:rsidP="00F2154E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0"/>
                    </w:rPr>
                    <w:t>16.4.2026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6ECFDF42" w14:textId="77777777" w:rsidR="00F2154E" w:rsidRPr="00F2154E" w:rsidRDefault="00F2154E" w:rsidP="00F2154E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>10:00</w:t>
                  </w:r>
                </w:p>
              </w:tc>
              <w:tc>
                <w:tcPr>
                  <w:tcW w:w="3402" w:type="dxa"/>
                  <w:vMerge/>
                  <w:vAlign w:val="center"/>
                </w:tcPr>
                <w:p w14:paraId="37B4E621" w14:textId="77777777" w:rsidR="00F2154E" w:rsidRPr="00F2154E" w:rsidRDefault="00F2154E" w:rsidP="00F2154E">
                  <w:pPr>
                    <w:spacing w:before="60" w:after="60"/>
                    <w:rPr>
                      <w:rFonts w:ascii="Tahoma" w:hAnsi="Tahoma" w:cs="Tahoma"/>
                      <w:sz w:val="20"/>
                    </w:rPr>
                  </w:pPr>
                </w:p>
              </w:tc>
            </w:tr>
          </w:tbl>
          <w:p w14:paraId="01B22829" w14:textId="0296ECA7" w:rsidR="00AF049F" w:rsidRPr="00F2154E" w:rsidRDefault="00AF049F" w:rsidP="00AF049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59423A60" w14:textId="5CC65FCC" w:rsidR="00AF049F" w:rsidRPr="00F2154E" w:rsidRDefault="00AF049F" w:rsidP="00AF049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4155F6AB" w14:textId="19E4C4A2" w:rsidR="00AF049F" w:rsidRPr="00F2154E" w:rsidRDefault="00AF049F" w:rsidP="00AF049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6986033B" w14:textId="77777777" w:rsidR="00AF049F" w:rsidRPr="00F2154E" w:rsidRDefault="00AF049F" w:rsidP="00AF049F">
            <w:pPr>
              <w:pBdr>
                <w:bottom w:val="single" w:sz="4" w:space="1" w:color="auto"/>
              </w:pBdr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</w:pPr>
            <w:r w:rsidRPr="00F2154E"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  <w:t>Garancija za resnost ponudbe velja na prvotno predviden rok za oddajo ponudb.</w:t>
            </w:r>
          </w:p>
          <w:p w14:paraId="78582B67" w14:textId="77777777" w:rsidR="00AF049F" w:rsidRPr="00F2154E" w:rsidRDefault="00AF049F" w:rsidP="00AF049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70FC41D5" w14:textId="1BE41EF3" w:rsidR="00ED4DAF" w:rsidRPr="00F2154E" w:rsidRDefault="00ED4DAF" w:rsidP="008F3A4E">
            <w:pPr>
              <w:widowControl w:val="0"/>
              <w:spacing w:line="254" w:lineRule="atLeast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14:paraId="15099D66" w14:textId="77777777" w:rsidR="00556816" w:rsidRPr="00F2154E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2CE807DB" w14:textId="77777777" w:rsidR="004B34B5" w:rsidRPr="00F2154E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5C822011" w14:textId="77777777" w:rsidR="004B34B5" w:rsidRPr="00F2154E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2154E">
        <w:rPr>
          <w:rFonts w:ascii="Tahoma" w:hAnsi="Tahoma" w:cs="Tahoma"/>
          <w:sz w:val="22"/>
          <w:szCs w:val="22"/>
        </w:rPr>
        <w:t>Spremembe</w:t>
      </w:r>
      <w:r w:rsidR="00556816" w:rsidRPr="00F2154E">
        <w:rPr>
          <w:rFonts w:ascii="Tahoma" w:hAnsi="Tahoma" w:cs="Tahoma"/>
          <w:sz w:val="22"/>
          <w:szCs w:val="22"/>
        </w:rPr>
        <w:t xml:space="preserve"> </w:t>
      </w:r>
      <w:r w:rsidRPr="00F2154E">
        <w:rPr>
          <w:rFonts w:ascii="Tahoma" w:hAnsi="Tahoma" w:cs="Tahoma"/>
          <w:sz w:val="22"/>
          <w:szCs w:val="22"/>
        </w:rPr>
        <w:t>so</w:t>
      </w:r>
      <w:r w:rsidR="00556816" w:rsidRPr="00F2154E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2154E">
        <w:rPr>
          <w:rFonts w:ascii="Tahoma" w:hAnsi="Tahoma" w:cs="Tahoma"/>
          <w:sz w:val="22"/>
          <w:szCs w:val="22"/>
        </w:rPr>
        <w:t>jih</w:t>
      </w:r>
      <w:r w:rsidR="00556816" w:rsidRPr="00F2154E">
        <w:rPr>
          <w:rFonts w:ascii="Tahoma" w:hAnsi="Tahoma" w:cs="Tahoma"/>
          <w:sz w:val="22"/>
          <w:szCs w:val="22"/>
        </w:rPr>
        <w:t xml:space="preserve"> je </w:t>
      </w:r>
      <w:proofErr w:type="gramStart"/>
      <w:r w:rsidR="00556816" w:rsidRPr="00F2154E">
        <w:rPr>
          <w:rFonts w:ascii="Tahoma" w:hAnsi="Tahoma" w:cs="Tahoma"/>
          <w:sz w:val="22"/>
          <w:szCs w:val="22"/>
        </w:rPr>
        <w:t>potrebno</w:t>
      </w:r>
      <w:proofErr w:type="gramEnd"/>
      <w:r w:rsidR="00556816" w:rsidRPr="00F2154E">
        <w:rPr>
          <w:rFonts w:ascii="Tahoma" w:hAnsi="Tahoma" w:cs="Tahoma"/>
          <w:sz w:val="22"/>
          <w:szCs w:val="22"/>
        </w:rPr>
        <w:t xml:space="preserve"> upoštevati pri pripravi ponudbe.</w:t>
      </w:r>
    </w:p>
    <w:sectPr w:rsidR="004B34B5" w:rsidRPr="00F215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54519" w14:textId="77777777" w:rsidR="005C3350" w:rsidRDefault="005C3350">
      <w:r>
        <w:separator/>
      </w:r>
    </w:p>
  </w:endnote>
  <w:endnote w:type="continuationSeparator" w:id="0">
    <w:p w14:paraId="15C07AC0" w14:textId="77777777" w:rsidR="005C3350" w:rsidRDefault="005C3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284E8" w14:textId="77777777" w:rsidR="00E47843" w:rsidRDefault="00E4784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E3B90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7021D3CD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A2FB49D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1330D8CF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3FA34B8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40C56789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proofErr w:type="gramStart"/>
          <w:r>
            <w:rPr>
              <w:rFonts w:ascii="Arial" w:hAnsi="Arial"/>
              <w:sz w:val="16"/>
            </w:rPr>
            <w:t>stran</w:t>
          </w:r>
          <w:proofErr w:type="gramEnd"/>
          <w:r>
            <w:rPr>
              <w:rFonts w:ascii="Arial" w:hAnsi="Arial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E4784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5CC741E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63391503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4810B" w14:textId="77777777" w:rsidR="00A17575" w:rsidRDefault="00A17575" w:rsidP="002507C2">
    <w:pPr>
      <w:pStyle w:val="Noga"/>
      <w:ind w:firstLine="540"/>
    </w:pPr>
    <w:r>
      <w:t xml:space="preserve">  </w:t>
    </w:r>
    <w:r w:rsidR="00E47843" w:rsidRPr="00643501">
      <w:rPr>
        <w:noProof/>
        <w:lang w:eastAsia="sl-SI"/>
      </w:rPr>
      <w:drawing>
        <wp:inline distT="0" distB="0" distL="0" distR="0" wp14:anchorId="545656E0" wp14:editId="0F4FBB33">
          <wp:extent cx="541020" cy="43116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47843" w:rsidRPr="00643501">
      <w:rPr>
        <w:noProof/>
        <w:lang w:eastAsia="sl-SI"/>
      </w:rPr>
      <w:drawing>
        <wp:inline distT="0" distB="0" distL="0" distR="0" wp14:anchorId="00CD559E" wp14:editId="605A49D1">
          <wp:extent cx="431165" cy="43116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165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47843" w:rsidRPr="00CF74F9">
      <w:rPr>
        <w:noProof/>
        <w:lang w:eastAsia="sl-SI"/>
      </w:rPr>
      <w:drawing>
        <wp:inline distT="0" distB="0" distL="0" distR="0" wp14:anchorId="02CEB258" wp14:editId="4E9C899F">
          <wp:extent cx="2337435" cy="34099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7B8778A1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787BE" w14:textId="77777777" w:rsidR="005C3350" w:rsidRDefault="005C3350">
      <w:r>
        <w:separator/>
      </w:r>
    </w:p>
  </w:footnote>
  <w:footnote w:type="continuationSeparator" w:id="0">
    <w:p w14:paraId="2AA046FB" w14:textId="77777777" w:rsidR="005C3350" w:rsidRDefault="005C3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0B98C" w14:textId="77777777" w:rsidR="00E47843" w:rsidRDefault="00E4784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B6930" w14:textId="77777777" w:rsidR="00E47843" w:rsidRDefault="00E4784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CB544" w14:textId="77777777" w:rsidR="00E47843" w:rsidRDefault="00E4784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4BD7F49"/>
    <w:multiLevelType w:val="hybridMultilevel"/>
    <w:tmpl w:val="65783AEC"/>
    <w:lvl w:ilvl="0" w:tplc="CC44D9C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7"/>
  </w:num>
  <w:num w:numId="4">
    <w:abstractNumId w:val="6"/>
  </w:num>
  <w:num w:numId="5">
    <w:abstractNumId w:val="15"/>
  </w:num>
  <w:num w:numId="6">
    <w:abstractNumId w:val="16"/>
  </w:num>
  <w:num w:numId="7">
    <w:abstractNumId w:val="13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4"/>
  </w:num>
  <w:num w:numId="15">
    <w:abstractNumId w:val="10"/>
  </w:num>
  <w:num w:numId="16">
    <w:abstractNumId w:val="3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43"/>
    <w:rsid w:val="000646A9"/>
    <w:rsid w:val="00140924"/>
    <w:rsid w:val="00146841"/>
    <w:rsid w:val="001806AC"/>
    <w:rsid w:val="001836BB"/>
    <w:rsid w:val="001957E4"/>
    <w:rsid w:val="001E35AB"/>
    <w:rsid w:val="00231287"/>
    <w:rsid w:val="00245122"/>
    <w:rsid w:val="002507C2"/>
    <w:rsid w:val="002B10C8"/>
    <w:rsid w:val="002C28C0"/>
    <w:rsid w:val="003133A6"/>
    <w:rsid w:val="00314CA2"/>
    <w:rsid w:val="003A03D6"/>
    <w:rsid w:val="003A11DD"/>
    <w:rsid w:val="00401F0C"/>
    <w:rsid w:val="00424A5A"/>
    <w:rsid w:val="004B34B5"/>
    <w:rsid w:val="004B6544"/>
    <w:rsid w:val="004F324C"/>
    <w:rsid w:val="00527A06"/>
    <w:rsid w:val="00556816"/>
    <w:rsid w:val="005B3896"/>
    <w:rsid w:val="005C3350"/>
    <w:rsid w:val="005E6D75"/>
    <w:rsid w:val="00602ADC"/>
    <w:rsid w:val="006067A9"/>
    <w:rsid w:val="00637BE6"/>
    <w:rsid w:val="00693961"/>
    <w:rsid w:val="008106B1"/>
    <w:rsid w:val="00886791"/>
    <w:rsid w:val="008A2B42"/>
    <w:rsid w:val="008A5075"/>
    <w:rsid w:val="008B421C"/>
    <w:rsid w:val="008F314A"/>
    <w:rsid w:val="008F3A4E"/>
    <w:rsid w:val="008F681F"/>
    <w:rsid w:val="0090163B"/>
    <w:rsid w:val="009871E1"/>
    <w:rsid w:val="00A05C73"/>
    <w:rsid w:val="00A17575"/>
    <w:rsid w:val="00A6626B"/>
    <w:rsid w:val="00A84C84"/>
    <w:rsid w:val="00AB6E6C"/>
    <w:rsid w:val="00AD4C8F"/>
    <w:rsid w:val="00AF049F"/>
    <w:rsid w:val="00B05C73"/>
    <w:rsid w:val="00B50595"/>
    <w:rsid w:val="00B91435"/>
    <w:rsid w:val="00BA38BA"/>
    <w:rsid w:val="00BF18C5"/>
    <w:rsid w:val="00E47843"/>
    <w:rsid w:val="00E51016"/>
    <w:rsid w:val="00EA7C75"/>
    <w:rsid w:val="00EB24F7"/>
    <w:rsid w:val="00ED4DAF"/>
    <w:rsid w:val="00F2154E"/>
    <w:rsid w:val="00F56E9B"/>
    <w:rsid w:val="00F71733"/>
    <w:rsid w:val="00F86368"/>
    <w:rsid w:val="00FA1E40"/>
    <w:rsid w:val="00FB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33C3F5"/>
  <w15:chartTrackingRefBased/>
  <w15:docId w15:val="{A4BCA19D-D2EE-4CFA-87A0-586EB43CB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3A11DD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FB52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5</TotalTime>
  <Pages>1</Pages>
  <Words>138</Words>
  <Characters>871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Zvonka Planinec</dc:creator>
  <cp:keywords/>
  <dc:description/>
  <cp:lastModifiedBy>SBrodt</cp:lastModifiedBy>
  <cp:revision>8</cp:revision>
  <cp:lastPrinted>2008-09-04T08:55:00Z</cp:lastPrinted>
  <dcterms:created xsi:type="dcterms:W3CDTF">2026-03-24T12:18:00Z</dcterms:created>
  <dcterms:modified xsi:type="dcterms:W3CDTF">2026-03-24T12:29:00Z</dcterms:modified>
</cp:coreProperties>
</file>